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299B1" w14:textId="77777777" w:rsidR="009B2455" w:rsidRDefault="009B2455" w:rsidP="009B24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148EE88E" w14:textId="77777777" w:rsidR="009B2455" w:rsidRDefault="009B2455" w:rsidP="009B24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Wakefield. Yeoman.</w:t>
      </w:r>
    </w:p>
    <w:p w14:paraId="497C4D7A" w14:textId="77777777" w:rsidR="009B2455" w:rsidRDefault="009B2455" w:rsidP="009B2455">
      <w:pPr>
        <w:pStyle w:val="NoSpacing"/>
        <w:rPr>
          <w:rFonts w:cs="Times New Roman"/>
          <w:szCs w:val="24"/>
        </w:rPr>
      </w:pPr>
    </w:p>
    <w:p w14:paraId="40B51C82" w14:textId="77777777" w:rsidR="009B2455" w:rsidRDefault="009B2455" w:rsidP="009B2455">
      <w:pPr>
        <w:pStyle w:val="NoSpacing"/>
        <w:rPr>
          <w:rFonts w:cs="Times New Roman"/>
          <w:szCs w:val="24"/>
        </w:rPr>
      </w:pPr>
    </w:p>
    <w:p w14:paraId="7F13833C" w14:textId="77777777" w:rsidR="009B2455" w:rsidRDefault="009B2455" w:rsidP="009B24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 xml:space="preserve">Gilbert Leigh(q.v.) and Christopher Horbury(q.v.)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2A9E9719" w14:textId="77777777" w:rsidR="009B2455" w:rsidRDefault="009B2455" w:rsidP="009B24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five others.</w:t>
      </w:r>
    </w:p>
    <w:p w14:paraId="21176F21" w14:textId="77777777" w:rsidR="009B2455" w:rsidRDefault="009B2455" w:rsidP="009B24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1B0EFEB0" w14:textId="77777777" w:rsidR="009B2455" w:rsidRDefault="009B2455" w:rsidP="009B2455">
      <w:pPr>
        <w:pStyle w:val="NoSpacing"/>
        <w:rPr>
          <w:rFonts w:cs="Times New Roman"/>
          <w:szCs w:val="24"/>
        </w:rPr>
      </w:pPr>
    </w:p>
    <w:p w14:paraId="294D542C" w14:textId="77777777" w:rsidR="009B2455" w:rsidRDefault="009B2455" w:rsidP="009B2455">
      <w:pPr>
        <w:pStyle w:val="NoSpacing"/>
        <w:rPr>
          <w:rFonts w:cs="Times New Roman"/>
          <w:szCs w:val="24"/>
        </w:rPr>
      </w:pPr>
    </w:p>
    <w:p w14:paraId="16A2D23C" w14:textId="77777777" w:rsidR="009B2455" w:rsidRDefault="009B2455" w:rsidP="009B24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2023</w:t>
      </w:r>
    </w:p>
    <w:p w14:paraId="3B9000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CBB23" w14:textId="77777777" w:rsidR="009B2455" w:rsidRDefault="009B2455" w:rsidP="009139A6">
      <w:r>
        <w:separator/>
      </w:r>
    </w:p>
  </w:endnote>
  <w:endnote w:type="continuationSeparator" w:id="0">
    <w:p w14:paraId="759AEEBF" w14:textId="77777777" w:rsidR="009B2455" w:rsidRDefault="009B24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61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503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A4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628EF" w14:textId="77777777" w:rsidR="009B2455" w:rsidRDefault="009B2455" w:rsidP="009139A6">
      <w:r>
        <w:separator/>
      </w:r>
    </w:p>
  </w:footnote>
  <w:footnote w:type="continuationSeparator" w:id="0">
    <w:p w14:paraId="5609FE39" w14:textId="77777777" w:rsidR="009B2455" w:rsidRDefault="009B24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DDC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71B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B63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455"/>
    <w:rsid w:val="000666E0"/>
    <w:rsid w:val="002510B7"/>
    <w:rsid w:val="005C130B"/>
    <w:rsid w:val="00826F5C"/>
    <w:rsid w:val="009139A6"/>
    <w:rsid w:val="009448BB"/>
    <w:rsid w:val="00947624"/>
    <w:rsid w:val="009B2455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B4456"/>
  <w15:chartTrackingRefBased/>
  <w15:docId w15:val="{00651B1B-C142-4DEB-B5BF-6595F609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24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2023-04-27T21:11:00Z</dcterms:created>
  <dcterms:modified xsi:type="dcterms:W3CDTF">2023-04-27T21:12:00Z</dcterms:modified>
</cp:coreProperties>
</file>